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A203" w14:textId="77777777" w:rsidR="005D4FFF" w:rsidRPr="00F81AF9" w:rsidRDefault="005D4FFF" w:rsidP="005D4FFF">
      <w:pPr>
        <w:rPr>
          <w:rFonts w:ascii="Cambria" w:hAnsi="Cambria"/>
        </w:rPr>
      </w:pPr>
    </w:p>
    <w:p w14:paraId="35C535C4" w14:textId="77777777" w:rsidR="005D4FFF" w:rsidRPr="00F81AF9" w:rsidRDefault="005D4FFF" w:rsidP="005D4FFF">
      <w:pPr>
        <w:rPr>
          <w:rFonts w:ascii="Cambria" w:hAnsi="Cambria"/>
        </w:rPr>
      </w:pPr>
    </w:p>
    <w:p w14:paraId="69AC7086" w14:textId="77777777" w:rsidR="005D4FFF" w:rsidRPr="00F81AF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765BA18" w14:textId="73B6B948" w:rsidR="005D4FFF" w:rsidRPr="00F81AF9" w:rsidRDefault="00FB2091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81AF9">
        <w:rPr>
          <w:rFonts w:ascii="Cambria" w:hAnsi="Cambria"/>
          <w:color w:val="434E7E"/>
          <w:spacing w:val="-1"/>
          <w:sz w:val="40"/>
          <w:szCs w:val="40"/>
        </w:rPr>
        <w:t>H.3</w:t>
      </w:r>
      <w:r w:rsidR="005D4FFF" w:rsidRPr="00F81AF9">
        <w:rPr>
          <w:rFonts w:ascii="Cambria" w:hAnsi="Cambria"/>
          <w:color w:val="434E7E"/>
          <w:spacing w:val="-1"/>
          <w:sz w:val="40"/>
          <w:szCs w:val="40"/>
        </w:rPr>
        <w:tab/>
      </w:r>
      <w:r w:rsidRPr="00F81AF9">
        <w:rPr>
          <w:rFonts w:ascii="Cambria" w:hAnsi="Cambria"/>
          <w:color w:val="434E7E"/>
          <w:spacing w:val="-1"/>
          <w:sz w:val="40"/>
          <w:szCs w:val="40"/>
        </w:rPr>
        <w:t xml:space="preserve">Provide filtered water for </w:t>
      </w:r>
      <w:r w:rsidR="00A62170">
        <w:rPr>
          <w:rFonts w:ascii="Cambria" w:hAnsi="Cambria"/>
          <w:color w:val="434E7E"/>
          <w:spacing w:val="-1"/>
          <w:sz w:val="40"/>
          <w:szCs w:val="40"/>
        </w:rPr>
        <w:t>building occupants</w:t>
      </w:r>
      <w:r w:rsidRPr="00F81AF9">
        <w:rPr>
          <w:rFonts w:ascii="Cambria" w:hAnsi="Cambria"/>
          <w:color w:val="434E7E"/>
          <w:spacing w:val="-1"/>
          <w:sz w:val="40"/>
          <w:szCs w:val="40"/>
        </w:rPr>
        <w:t xml:space="preserve"> and guests in </w:t>
      </w:r>
      <w:r w:rsidR="005643BD">
        <w:rPr>
          <w:rFonts w:ascii="Cambria" w:hAnsi="Cambria"/>
          <w:color w:val="434E7E"/>
          <w:spacing w:val="-1"/>
          <w:sz w:val="40"/>
          <w:szCs w:val="40"/>
        </w:rPr>
        <w:t>common areas</w:t>
      </w:r>
    </w:p>
    <w:p w14:paraId="772EFC24" w14:textId="77777777" w:rsidR="00FB2091" w:rsidRPr="00F81AF9" w:rsidRDefault="00FB2091" w:rsidP="00A62170">
      <w:pPr>
        <w:spacing w:before="120" w:line="259" w:lineRule="auto"/>
        <w:rPr>
          <w:rFonts w:ascii="Cambria" w:hAnsi="Cambria"/>
          <w:iCs/>
          <w:color w:val="B31983"/>
        </w:rPr>
      </w:pPr>
      <w:r w:rsidRPr="00F81AF9">
        <w:rPr>
          <w:rFonts w:ascii="Cambria" w:hAnsi="Cambria"/>
          <w:iCs/>
          <w:color w:val="B31983"/>
        </w:rPr>
        <w:t>It is estimated that 75% of the U.S. public is chronically dehydrated. This problem can lead to headaches, high blood pressure, ulcers, and kidney disease.</w:t>
      </w:r>
    </w:p>
    <w:p w14:paraId="1E196C11" w14:textId="3411F030" w:rsidR="00AA1BA9" w:rsidRPr="00F81AF9" w:rsidRDefault="00FB2091" w:rsidP="00FB2091">
      <w:pPr>
        <w:spacing w:before="120" w:line="259" w:lineRule="auto"/>
        <w:rPr>
          <w:rFonts w:ascii="Cambria" w:hAnsi="Cambria"/>
          <w:iCs/>
          <w:color w:val="B31983"/>
        </w:rPr>
      </w:pPr>
      <w:r w:rsidRPr="00F81AF9">
        <w:rPr>
          <w:rFonts w:ascii="Cambria" w:hAnsi="Cambria"/>
          <w:iCs/>
          <w:color w:val="B31983"/>
        </w:rPr>
        <w:t xml:space="preserve">Provide filtered water for </w:t>
      </w:r>
      <w:r w:rsidR="00F10EF4" w:rsidRPr="00F81AF9">
        <w:rPr>
          <w:rFonts w:ascii="Cambria" w:hAnsi="Cambria"/>
          <w:iCs/>
          <w:color w:val="B31983"/>
        </w:rPr>
        <w:t>tenants</w:t>
      </w:r>
      <w:r w:rsidR="007B75F3" w:rsidRPr="00F81AF9">
        <w:rPr>
          <w:rFonts w:ascii="Cambria" w:hAnsi="Cambria"/>
          <w:iCs/>
          <w:color w:val="B31983"/>
        </w:rPr>
        <w:t xml:space="preserve"> and guests</w:t>
      </w:r>
      <w:r w:rsidR="00F10EF4" w:rsidRPr="00F81AF9">
        <w:rPr>
          <w:rFonts w:ascii="Cambria" w:hAnsi="Cambria"/>
          <w:iCs/>
          <w:color w:val="B31983"/>
        </w:rPr>
        <w:t xml:space="preserve"> in </w:t>
      </w:r>
      <w:r w:rsidR="00BE30EF">
        <w:rPr>
          <w:rFonts w:ascii="Cambria" w:hAnsi="Cambria"/>
          <w:iCs/>
          <w:color w:val="B31983"/>
        </w:rPr>
        <w:t>common areas</w:t>
      </w:r>
      <w:r w:rsidRPr="00F81AF9">
        <w:rPr>
          <w:rFonts w:ascii="Cambria" w:hAnsi="Cambria"/>
          <w:iCs/>
          <w:color w:val="B31983"/>
        </w:rPr>
        <w:t>. Filtered water can be:</w:t>
      </w:r>
    </w:p>
    <w:p w14:paraId="3ABE1399" w14:textId="35201A3C" w:rsidR="00FB2091" w:rsidRPr="00F81AF9" w:rsidRDefault="00FB2091" w:rsidP="00F81AF9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F81AF9">
        <w:rPr>
          <w:rFonts w:ascii="Cambria" w:hAnsi="Cambria"/>
          <w:color w:val="B31983"/>
        </w:rPr>
        <w:t>Water fountains with filters</w:t>
      </w:r>
    </w:p>
    <w:p w14:paraId="29029E2A" w14:textId="212A3663" w:rsidR="00FB2091" w:rsidRPr="00F81AF9" w:rsidRDefault="00FB2091" w:rsidP="00F81AF9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F81AF9">
        <w:rPr>
          <w:rFonts w:ascii="Cambria" w:hAnsi="Cambria"/>
          <w:color w:val="B31983"/>
        </w:rPr>
        <w:t>Water cooler station(s)</w:t>
      </w:r>
    </w:p>
    <w:p w14:paraId="4E806AFE" w14:textId="253BB545" w:rsidR="00FB2091" w:rsidRPr="00F81AF9" w:rsidRDefault="007B75F3" w:rsidP="00F81AF9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F81AF9">
        <w:rPr>
          <w:rFonts w:ascii="Cambria" w:hAnsi="Cambria"/>
          <w:color w:val="B31983"/>
        </w:rPr>
        <w:t>Bottled water available in the lobby (in conjunction with recycling)</w:t>
      </w:r>
    </w:p>
    <w:p w14:paraId="7EA5EFA7" w14:textId="5498E236" w:rsidR="00A6378E" w:rsidRPr="00F81AF9" w:rsidRDefault="00A6378E" w:rsidP="00F81AF9">
      <w:pPr>
        <w:spacing w:before="120" w:line="259" w:lineRule="auto"/>
        <w:rPr>
          <w:rFonts w:ascii="Cambria" w:hAnsi="Cambria"/>
          <w:color w:val="B31983"/>
        </w:rPr>
      </w:pPr>
      <w:r w:rsidRPr="00F81AF9">
        <w:rPr>
          <w:rFonts w:ascii="Cambria" w:hAnsi="Cambria"/>
          <w:color w:val="B31983"/>
        </w:rPr>
        <w:t xml:space="preserve">You can </w:t>
      </w:r>
      <w:r w:rsidRPr="00F81AF9">
        <w:rPr>
          <w:rFonts w:ascii="Cambria" w:hAnsi="Cambria"/>
          <w:iCs/>
          <w:color w:val="B31983"/>
        </w:rPr>
        <w:t>also</w:t>
      </w:r>
      <w:r w:rsidRPr="00F81AF9">
        <w:rPr>
          <w:rFonts w:ascii="Cambria" w:hAnsi="Cambria"/>
          <w:color w:val="B31983"/>
        </w:rPr>
        <w:t xml:space="preserve"> ensure that kitchen sinks in kitchen areas under management control have water filter attachments.</w:t>
      </w:r>
    </w:p>
    <w:p w14:paraId="3AD8CD55" w14:textId="2A4A0C0C" w:rsidR="00FB2091" w:rsidRPr="00F81AF9" w:rsidRDefault="00FB2091" w:rsidP="00FB209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</w:p>
    <w:p w14:paraId="0E50BA29" w14:textId="2FD62404" w:rsidR="00FB2091" w:rsidRPr="00F81AF9" w:rsidRDefault="00FB2091" w:rsidP="00FB2091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F81AF9">
        <w:rPr>
          <w:rFonts w:ascii="Cambria" w:eastAsia="Arial" w:hAnsi="Cambria" w:cs="Arial"/>
          <w:iCs/>
          <w:noProof/>
          <w:color w:val="41404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3FFA7B2" wp14:editId="5487C71C">
                <wp:simplePos x="0" y="0"/>
                <wp:positionH relativeFrom="margin">
                  <wp:align>left</wp:align>
                </wp:positionH>
                <wp:positionV relativeFrom="paragraph">
                  <wp:posOffset>511810</wp:posOffset>
                </wp:positionV>
                <wp:extent cx="6177915" cy="767715"/>
                <wp:effectExtent l="0" t="0" r="13335" b="2159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91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16B5D" w14:textId="77777777" w:rsidR="00FB2091" w:rsidRPr="00F81AF9" w:rsidRDefault="00FB2091" w:rsidP="00FB2091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FA7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0.3pt;width:486.45pt;height:60.45pt;z-index:2516597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" strokecolor="#d9d9d9">
                <v:textbox style="mso-fit-shape-to-text:t">
                  <w:txbxContent>
                    <w:p w14:paraId="43116B5D" w14:textId="77777777" w:rsidR="00FB2091" w:rsidRPr="00F81AF9" w:rsidRDefault="00FB2091" w:rsidP="00FB2091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81AF9">
        <w:rPr>
          <w:rFonts w:ascii="Cambria" w:eastAsia="Arial" w:hAnsi="Cambria" w:cs="Arial"/>
          <w:iCs/>
          <w:color w:val="414042"/>
        </w:rPr>
        <w:t>Describe how you provide filtered water, including method of distributing the water and location of any water fountains or coolers.</w:t>
      </w:r>
    </w:p>
    <w:p w14:paraId="08A2A63C" w14:textId="77777777" w:rsidR="00010012" w:rsidRPr="00F81AF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2D004AA" w14:textId="77777777" w:rsidR="00010012" w:rsidRPr="00F81A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81AF9">
        <w:rPr>
          <w:rFonts w:ascii="Cambria" w:hAnsi="Cambria"/>
          <w:color w:val="B31983"/>
        </w:rPr>
        <w:t>Alternative documentation</w:t>
      </w:r>
      <w:r w:rsidRPr="00F81AF9">
        <w:rPr>
          <w:rFonts w:ascii="Cambria" w:hAnsi="Cambria"/>
          <w:color w:val="B31983"/>
        </w:rPr>
        <w:br/>
      </w:r>
      <w:r w:rsidRPr="00F81AF9">
        <w:rPr>
          <w:rFonts w:ascii="Cambria" w:hAnsi="Cambria"/>
          <w:color w:val="414042"/>
        </w:rPr>
        <w:t>Instead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of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this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form,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you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may</w:t>
      </w:r>
      <w:r w:rsidRPr="00F81AF9">
        <w:rPr>
          <w:rFonts w:ascii="Cambria" w:hAnsi="Cambria"/>
          <w:color w:val="414042"/>
          <w:spacing w:val="-4"/>
        </w:rPr>
        <w:t xml:space="preserve"> </w:t>
      </w:r>
      <w:r w:rsidRPr="00F81AF9">
        <w:rPr>
          <w:rFonts w:ascii="Cambria" w:hAnsi="Cambria"/>
          <w:color w:val="414042"/>
        </w:rPr>
        <w:t>submit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the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following</w:t>
      </w:r>
      <w:r w:rsidRPr="00F81AF9">
        <w:rPr>
          <w:rFonts w:ascii="Cambria" w:hAnsi="Cambria"/>
          <w:color w:val="414042"/>
          <w:spacing w:val="-6"/>
        </w:rPr>
        <w:t xml:space="preserve"> </w:t>
      </w:r>
      <w:r w:rsidRPr="00F81AF9">
        <w:rPr>
          <w:rFonts w:ascii="Cambria" w:hAnsi="Cambria"/>
          <w:color w:val="414042"/>
        </w:rPr>
        <w:t>to</w:t>
      </w:r>
      <w:r w:rsidRPr="00F81AF9">
        <w:rPr>
          <w:rFonts w:ascii="Cambria" w:hAnsi="Cambria"/>
          <w:color w:val="414042"/>
          <w:spacing w:val="-5"/>
        </w:rPr>
        <w:t xml:space="preserve"> </w:t>
      </w:r>
      <w:r w:rsidRPr="00F81AF9">
        <w:rPr>
          <w:rFonts w:ascii="Cambria" w:hAnsi="Cambria"/>
          <w:color w:val="414042"/>
        </w:rPr>
        <w:t>IREM</w:t>
      </w:r>
      <w:r w:rsidR="00991AC9" w:rsidRPr="00F81AF9">
        <w:rPr>
          <w:rFonts w:ascii="Cambria" w:hAnsi="Cambria"/>
          <w:color w:val="414042"/>
          <w:vertAlign w:val="superscript"/>
        </w:rPr>
        <w:t>®</w:t>
      </w:r>
      <w:r w:rsidRPr="00F81AF9">
        <w:rPr>
          <w:rFonts w:ascii="Cambria" w:hAnsi="Cambria"/>
          <w:color w:val="414042"/>
        </w:rPr>
        <w:t>:</w:t>
      </w:r>
    </w:p>
    <w:p w14:paraId="67D46B06" w14:textId="47B9F1C3" w:rsidR="00FB2091" w:rsidRPr="00F81AF9" w:rsidRDefault="00FB2091" w:rsidP="00FB209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81AF9">
        <w:rPr>
          <w:rFonts w:ascii="Cambria" w:hAnsi="Cambria"/>
          <w:color w:val="414042"/>
        </w:rPr>
        <w:t>Photo of water source</w:t>
      </w:r>
    </w:p>
    <w:p w14:paraId="7B6DCA38" w14:textId="77777777" w:rsidR="00F10EF4" w:rsidRPr="00F81AF9" w:rsidRDefault="00F10EF4" w:rsidP="00F10EF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81AF9">
        <w:rPr>
          <w:rFonts w:ascii="Cambria" w:hAnsi="Cambria"/>
          <w:color w:val="414042"/>
        </w:rPr>
        <w:t>Invoice for water source</w:t>
      </w:r>
    </w:p>
    <w:sectPr w:rsidR="00F10EF4" w:rsidRPr="00F81AF9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BBF2A" w14:textId="77777777" w:rsidR="00D64CE7" w:rsidRDefault="00D64CE7" w:rsidP="005D4FFF">
      <w:r>
        <w:separator/>
      </w:r>
    </w:p>
  </w:endnote>
  <w:endnote w:type="continuationSeparator" w:id="0">
    <w:p w14:paraId="005FE2DD" w14:textId="77777777" w:rsidR="00D64CE7" w:rsidRDefault="00D64CE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43FCC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091054B9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4F80" w14:textId="77777777" w:rsidR="002738C7" w:rsidRPr="00F81AF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F81AF9">
      <w:rPr>
        <w:rFonts w:ascii="Cambria" w:hAnsi="Cambria"/>
        <w:color w:val="414042" w:themeColor="text1"/>
        <w:sz w:val="18"/>
        <w:szCs w:val="18"/>
      </w:rPr>
      <w:fldChar w:fldCharType="begin"/>
    </w:r>
    <w:r w:rsidRPr="00F81AF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F81AF9">
      <w:rPr>
        <w:rFonts w:ascii="Cambria" w:hAnsi="Cambria"/>
        <w:color w:val="414042" w:themeColor="text1"/>
        <w:sz w:val="18"/>
        <w:szCs w:val="18"/>
      </w:rPr>
      <w:fldChar w:fldCharType="separate"/>
    </w:r>
    <w:r w:rsidRPr="00F81AF9">
      <w:rPr>
        <w:rFonts w:ascii="Cambria" w:hAnsi="Cambria"/>
        <w:noProof/>
        <w:color w:val="414042" w:themeColor="text1"/>
        <w:sz w:val="18"/>
        <w:szCs w:val="18"/>
      </w:rPr>
      <w:t>2</w:t>
    </w:r>
    <w:r w:rsidRPr="00F81AF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E5B9FC4" w14:textId="63CE8165" w:rsidR="004B3519" w:rsidRPr="00F81AF9" w:rsidRDefault="00F81AF9">
    <w:pPr>
      <w:pStyle w:val="Footer"/>
      <w:rPr>
        <w:rFonts w:ascii="Cambria" w:hAnsi="Cambria"/>
        <w:color w:val="414042" w:themeColor="text1"/>
        <w:sz w:val="18"/>
        <w:szCs w:val="18"/>
      </w:rPr>
    </w:pPr>
    <w:r w:rsidRPr="00F81AF9">
      <w:rPr>
        <w:rFonts w:ascii="Cambria" w:hAnsi="Cambria"/>
        <w:color w:val="414042" w:themeColor="text1"/>
        <w:sz w:val="18"/>
        <w:szCs w:val="18"/>
      </w:rPr>
      <w:t>v</w:t>
    </w:r>
    <w:r w:rsidR="002738C7" w:rsidRPr="00F81AF9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F81AF9">
      <w:rPr>
        <w:rFonts w:ascii="Cambria" w:hAnsi="Cambria"/>
        <w:color w:val="414042" w:themeColor="text1"/>
        <w:sz w:val="18"/>
        <w:szCs w:val="18"/>
      </w:rPr>
      <w:t>4</w:t>
    </w:r>
    <w:r w:rsidR="002738C7" w:rsidRPr="00F81AF9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2869C" w14:textId="77777777" w:rsidR="00D64CE7" w:rsidRDefault="00D64CE7" w:rsidP="005D4FFF">
      <w:r>
        <w:separator/>
      </w:r>
    </w:p>
  </w:footnote>
  <w:footnote w:type="continuationSeparator" w:id="0">
    <w:p w14:paraId="7A26200C" w14:textId="77777777" w:rsidR="00D64CE7" w:rsidRDefault="00D64CE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AE65" w14:textId="77777777" w:rsidR="005D4FFF" w:rsidRDefault="005D4FFF">
    <w:pPr>
      <w:pStyle w:val="Header"/>
    </w:pPr>
  </w:p>
  <w:p w14:paraId="32AD54B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CA3F" w14:textId="6F5F9C86" w:rsidR="005D4FFF" w:rsidRDefault="00FB209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75591C2" wp14:editId="08EC615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91"/>
    <w:rsid w:val="00010012"/>
    <w:rsid w:val="00072021"/>
    <w:rsid w:val="00086140"/>
    <w:rsid w:val="000C6757"/>
    <w:rsid w:val="002738C7"/>
    <w:rsid w:val="00435A5F"/>
    <w:rsid w:val="004B3519"/>
    <w:rsid w:val="0050005D"/>
    <w:rsid w:val="005643BD"/>
    <w:rsid w:val="005D4FFF"/>
    <w:rsid w:val="005E5EE1"/>
    <w:rsid w:val="0061684C"/>
    <w:rsid w:val="007024ED"/>
    <w:rsid w:val="007B75F3"/>
    <w:rsid w:val="00802424"/>
    <w:rsid w:val="008E0E41"/>
    <w:rsid w:val="008F4D93"/>
    <w:rsid w:val="009742CA"/>
    <w:rsid w:val="00991AC9"/>
    <w:rsid w:val="009C24C6"/>
    <w:rsid w:val="00A62170"/>
    <w:rsid w:val="00A6378E"/>
    <w:rsid w:val="00AA1BA9"/>
    <w:rsid w:val="00B50090"/>
    <w:rsid w:val="00BE30EF"/>
    <w:rsid w:val="00D64CE7"/>
    <w:rsid w:val="00E65FE5"/>
    <w:rsid w:val="00F10EF4"/>
    <w:rsid w:val="00F81AF9"/>
    <w:rsid w:val="00FB209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7B837"/>
  <w15:chartTrackingRefBased/>
  <w15:docId w15:val="{79054FC5-C599-457E-93B1-27E3951E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W2KU7HSAZS44-1164448980-349076</_dlc_DocId>
    <_dlc_DocIdUrl xmlns="61977ac2-6d7e-4442-ac93-4e718c87e895">
      <Url>https://iremorg.sharepoint.com/sites/Shared/_layouts/15/DocIdRedir.aspx?ID=W2KU7HSAZS44-1164448980-349076</Url>
      <Description>W2KU7HSAZS44-1164448980-349076</Description>
    </_dlc_DocIdUrl>
  </documentManagement>
</p:properties>
</file>

<file path=customXml/itemProps1.xml><?xml version="1.0" encoding="utf-8"?>
<ds:datastoreItem xmlns:ds="http://schemas.openxmlformats.org/officeDocument/2006/customXml" ds:itemID="{927BE16B-E3A2-4485-900C-DDAE267BFA54}"/>
</file>

<file path=customXml/itemProps2.xml><?xml version="1.0" encoding="utf-8"?>
<ds:datastoreItem xmlns:ds="http://schemas.openxmlformats.org/officeDocument/2006/customXml" ds:itemID="{AB2529A0-413E-4040-B000-04D27F853337}"/>
</file>

<file path=customXml/itemProps3.xml><?xml version="1.0" encoding="utf-8"?>
<ds:datastoreItem xmlns:ds="http://schemas.openxmlformats.org/officeDocument/2006/customXml" ds:itemID="{CA180FFB-9CCD-48AB-A179-959CE19789F5}"/>
</file>

<file path=customXml/itemProps4.xml><?xml version="1.0" encoding="utf-8"?>
<ds:datastoreItem xmlns:ds="http://schemas.openxmlformats.org/officeDocument/2006/customXml" ds:itemID="{3C34529F-C257-4B49-987F-8EA38BADC32B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2021-01-21T16:18:00Z</dcterms:created>
  <dcterms:modified xsi:type="dcterms:W3CDTF">2021-06-08T20:49:00Z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877600</vt:r8>
  </property>
  <property fmtid="{D5CDD505-2E9C-101B-9397-08002B2CF9AE}" pid="4" name="_dlc_DocIdItemGuid">
    <vt:lpwstr>aed8e656-07f5-50a9-b649-4ea9714848b9</vt:lpwstr>
  </property>
</Properties>
</file>